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b46594" w14:textId="5b4659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5672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5672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5672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5672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35672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5672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56723">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56723" w:rsidR="00356723">
            <w:rPr>
              <w:rStyle w:val="eSPISCCParagraphDefaultFont"/>
              <w:rFonts w:eastAsiaTheme="minorHAnsi"/>
            </w:rPr>
            <w:t>Pp-4583/2026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10442470"/>
          <w:lock w:val="sdtLocked"/>
          <w:placeholder>
            <w:docPart w:val="B85565DE18CD4B96B8BE9B4CA31FCDB3"/>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56723" w:rsidR="00356723">
            <w:rPr>
              <w:rStyle w:val="eSPISCCParagraphDefaultFont"/>
              <w:rFonts w:eastAsiaTheme="minorHAnsi"/>
            </w:rPr>
            <w:t>AC KOTAČI društvo s ograničenom odgovornošću za trgovinu i usluge i dr.</w:t>
          </w:r>
        </w:sdtContent>
      </w:sdt>
      <w:r w:rsidR="00C5690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303352686"/>
          <w:lock w:val="sdtLocked"/>
          <w:placeholder>
            <w:docPart w:val="674B8934A1D94D6ABF871BF70F0DA73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356723" w:rsidR="00356723">
            <w:rPr>
              <w:rStyle w:val="eSPISCCParagraphDefaultFont"/>
              <w:rFonts w:eastAsiaTheme="minorHAnsi"/>
            </w:rPr>
            <w:t>Tamara Tači</w:t>
          </w:r>
        </w:sdtContent>
      </w:sdt>
      <w:r w:rsidR="00C56904">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56723" w:rsidR="00356723">
            <w:rPr>
              <w:rStyle w:val="eSPISCCParagraphDefaultFont"/>
              <w:rFonts w:eastAsiaTheme="minorHAnsi"/>
            </w:rPr>
            <w:t>čl. 296. st. 1. t. 16. i st. 2. i čl. 298.</w:t>
          </w:r>
        </w:sdtContent>
      </w:sdt>
      <w:r w:rsidR="00CE1AA3">
        <w:rPr>
          <w:rStyle w:val="PozadinaSvijetloZelena"/>
        </w:rPr>
        <w:t xml:space="preserve"> </w:t>
      </w:r>
      <w:sdt>
        <w:sdtPr>
          <w:rPr>
            <w:rStyle w:val="eSPISCCParagraphDefaultFont"/>
            <w:rFonts w:eastAsiaTheme="minorHAnsi"/>
          </w:rPr>
          <w:alias w:val="zakon"/>
          <w:tag w:val="DomainObject.ZakonPravilnikList_1"/>
          <w:id w:val="-1219354730"/>
          <w:lock w:val="sdtLocked"/>
          <w:placeholder>
            <w:docPart w:val="CA35D26A08B1429D83E99ED540560152"/>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356723" w:rsidR="00356723">
            <w:rPr>
              <w:rStyle w:val="eSPISCCParagraphDefaultFont"/>
              <w:rFonts w:eastAsiaTheme="minorHAnsi"/>
            </w:rPr>
            <w:t>Zakon o autorskom pravu i srodnim pravima</w:t>
          </w:r>
        </w:sdtContent>
      </w:sdt>
      <w:r w:rsidR="00CE1AA3">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Pr="007E54E0" w:rsidR="007E54E0" w:rsidP="00356723" w:rsidRDefault="003610DD">
            <w:pPr>
              <w:keepNext/>
              <w:keepLines/>
              <w:spacing w:after="0"/>
              <w:outlineLvl w:val="4"/>
              <w:rPr>
                <w:rFonts w:eastAsia="Times New Roman" w:cs="Times New Roman"/>
              </w:rPr>
            </w:pPr>
            <w:r>
              <w:rPr>
                <w:rFonts w:eastAsia="Times New Roman" w:cs="Times New Roman"/>
              </w:rPr>
              <w:t xml:space="preserve">         </w:t>
            </w:r>
            <w:r w:rsidR="00356723">
              <w:rPr>
                <w:rFonts w:eastAsia="Times New Roman"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7E54E0">
      <w:pPr>
        <w:ind w:firstLine="708"/>
        <w:jc w:val="both"/>
        <w:rPr>
          <w:rFonts w:eastAsia="Calibri" w:cs="Times New Roman"/>
        </w:rPr>
      </w:pPr>
      <w:r w:rsidRPr="007E54E0">
        <w:rPr>
          <w:rFonts w:eastAsia="Calibri" w:cs="Times New Roman"/>
          <w:szCs w:val="22"/>
        </w:rPr>
        <w:t xml:space="preserve">Pozivamo vas da kao okrivljenik odgovorna osoba u pravnoj osobi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56723" w:rsidR="00356723">
            <w:rPr>
              <w:rStyle w:val="eSPISCCParagraphDefaultFont"/>
              <w:rFonts w:eastAsiaTheme="minorHAnsi"/>
            </w:rPr>
            <w:t>Tamara Tači</w:t>
          </w:r>
        </w:sdtContent>
      </w:sdt>
      <w:r w:rsidRPr="00B3638E" w:rsidR="00B3638E">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56723" w:rsidR="00356723">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56723" w:rsidR="00356723">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56723" w:rsidR="0035672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56723" w:rsidR="0035672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56723" w:rsidR="00356723">
            <w:rPr>
              <w:rStyle w:val="eSPISCCParagraphDefaultFont"/>
              <w:rFonts w:eastAsiaTheme="minorHAnsi"/>
            </w:rPr>
            <w:t>313</w:t>
          </w:r>
        </w:sdtContent>
      </w:sdt>
      <w:r>
        <w:rPr>
          <w:rStyle w:val="PozadinaSvijetloZelena"/>
        </w:rPr>
        <w:t>,</w:t>
      </w:r>
      <w:r w:rsidRPr="00176071" w:rsidR="00176071">
        <w:rPr>
          <w:rFonts w:eastAsia="Calibri" w:cs="Times New Roman"/>
          <w:szCs w:val="22"/>
        </w:rPr>
        <w:t xml:space="preserve"> </w:t>
      </w:r>
      <w:r w:rsidR="00D802E6">
        <w:rPr>
          <w:rFonts w:eastAsia="Calibri" w:cs="Times New Roman"/>
          <w:szCs w:val="22"/>
        </w:rPr>
        <w:t>na</w:t>
      </w:r>
      <w:r w:rsidRPr="00D802E6" w:rsidR="00D802E6">
        <w:rPr>
          <w:rFonts w:eastAsia="Calibri" w:cs="Times New Roman"/>
          <w:szCs w:val="22"/>
        </w:rPr>
        <w:t xml:space="preserve"> </w:t>
      </w:r>
      <w:r w:rsidR="004317E9">
        <w:rPr>
          <w:rFonts w:eastAsia="Calibri" w:cs="Times New Roman"/>
          <w:szCs w:val="22"/>
        </w:rPr>
        <w:t>ročište</w:t>
      </w:r>
      <w:r w:rsidRPr="007E54E0">
        <w:rPr>
          <w:rFonts w:eastAsia="Calibri" w:cs="Times New Roman"/>
          <w:szCs w:val="22"/>
        </w:rPr>
        <w:t xml:space="preserve"> zbog prekršaja</w:t>
      </w:r>
      <w:r w:rsidRPr="00176071">
        <w:rPr>
          <w:rFonts w:eastAsia="Calibri" w:cs="Times New Roman"/>
          <w:szCs w:val="22"/>
        </w:rPr>
        <w:t xml:space="preserve"> </w:t>
      </w:r>
      <w:r w:rsidRPr="00176071" w:rsidR="00176071">
        <w:rPr>
          <w:rFonts w:eastAsia="Calibri" w:cs="Times New Roman"/>
          <w:szCs w:val="22"/>
        </w:rPr>
        <w:t>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56723" w:rsidR="00356723">
            <w:rPr>
              <w:rStyle w:val="eSPISCCParagraphDefaultFont"/>
              <w:rFonts w:eastAsiaTheme="minorHAnsi"/>
            </w:rPr>
            <w:t>čl. 296. st. 1. t. 16. i st. 2. i čl. 298.</w:t>
          </w:r>
        </w:sdtContent>
      </w:sdt>
      <w:r w:rsidR="00CE1AA3">
        <w:rPr>
          <w:rStyle w:val="PozadinaSvijetloZelena"/>
        </w:rPr>
        <w:t xml:space="preserve"> </w:t>
      </w:r>
      <w:sdt>
        <w:sdtPr>
          <w:rPr>
            <w:rStyle w:val="eSPISCCParagraphDefaultFont"/>
            <w:rFonts w:eastAsiaTheme="minorHAnsi"/>
          </w:rPr>
          <w:alias w:val="zakon"/>
          <w:tag w:val="DomainObject.ZakonPravilnikList_1"/>
          <w:id w:val="1854063695"/>
          <w:lock w:val="sdtLocked"/>
          <w:placeholder>
            <w:docPart w:val="D0FAC0199372494F80675811B751BB65"/>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356723" w:rsidR="00356723">
            <w:rPr>
              <w:rStyle w:val="eSPISCCParagraphDefaultFont"/>
              <w:rFonts w:eastAsiaTheme="minorHAnsi"/>
            </w:rPr>
            <w:t>Zakon o autorskom pravu i srodnim pravima</w:t>
          </w:r>
        </w:sdtContent>
      </w:sdt>
      <w:r w:rsidR="00CE1AA3">
        <w:rPr>
          <w:rStyle w:val="PozadinaSvijetloZelena"/>
        </w:rPr>
        <w:t xml:space="preserve"> </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7E54E0" w:rsidR="007E54E0" w:rsidP="007E54E0" w:rsidRDefault="004317E9">
      <w:pPr>
        <w:spacing w:after="0"/>
        <w:ind w:firstLine="708"/>
        <w:jc w:val="both"/>
        <w:rPr>
          <w:rFonts w:eastAsia="Calibri" w:cs="Times New Roman"/>
          <w:bCs/>
        </w:rPr>
      </w:pPr>
      <w:r w:rsidRPr="00CE42CB">
        <w:t>Okrivljenik odgovorna osoba u pravnoj osobi je dužan osobno pristupiti ispitivanju i može u tijeku postupka slobodno iznijeti obranu odnosno usk</w:t>
      </w:r>
      <w:r>
        <w:t>r</w:t>
      </w:r>
      <w:r w:rsidRPr="00CE42CB">
        <w:t xml:space="preserve">atiti iznošenje obrane ili odgovor na pojedina pitanja ili sudu dostaviti pisanu obranu. Ukoliko se okrivljenik odgovorna osoba u pravnoj osobi ne odazove pozivu i ne opravda izostanak ili ako bude očito izbjegavao primitak poziva, sud će izdati dovedbeni nalog, s time da je okrivljenik odgovorna osoba u pravnoj osobi dužan snositi troškove svojeg dovođenja i odgode ročišta (članak 129. stavak 1. Prekršajnog zakona </w:t>
      </w:r>
      <w:r w:rsidRPr="00CE42CB">
        <w:rPr>
          <w:bCs/>
        </w:rPr>
        <w:t>"Narodne novine" broj</w:t>
      </w:r>
      <w:r w:rsidR="00CE1AA3">
        <w:rPr>
          <w:bCs/>
        </w:rPr>
        <w:t xml:space="preserve"> </w:t>
      </w:r>
      <w:sdt>
        <w:sdtPr>
          <w:rPr>
            <w:rStyle w:val="eSPISCCParagraphDefaultFont"/>
            <w:rFonts w:eastAsiaTheme="minorHAnsi"/>
          </w:rPr>
          <w:alias w:val="NN"/>
          <w:tag w:val="DomainObject.NarodneNovineList_1"/>
          <w:id w:val="-567647627"/>
          <w:lock w:val="sdtLocked"/>
          <w:placeholder>
            <w:docPart w:val="7D9D9F66D3BD4CB1B00D2FB1C6FE13F1"/>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356723" w:rsidR="00356723">
            <w:rPr>
              <w:rStyle w:val="eSPISCCParagraphDefaultFont"/>
              <w:rFonts w:eastAsiaTheme="minorHAnsi"/>
            </w:rPr>
            <w:t>107/07</w:t>
          </w:r>
        </w:sdtContent>
      </w:sdt>
      <w:r w:rsidR="00CE1AA3">
        <w:rPr>
          <w:bCs/>
        </w:rPr>
        <w:t xml:space="preserve"> </w:t>
      </w:r>
      <w:r w:rsidRPr="007E54E0" w:rsidR="007E54E0">
        <w:rPr>
          <w:rFonts w:eastAsia="Calibri" w:cs="Times New Roman"/>
          <w:bCs/>
        </w:rPr>
        <w:t>).</w:t>
      </w:r>
    </w:p>
    <w:p w:rsidRPr="004317E9" w:rsidR="004317E9" w:rsidP="004317E9" w:rsidRDefault="004317E9">
      <w:pPr>
        <w:spacing w:after="0"/>
        <w:jc w:val="both"/>
        <w:rPr>
          <w:rFonts w:eastAsia="Times New Roman" w:cs="Times New Roman"/>
          <w:lang w:eastAsia="hr-HR"/>
        </w:rPr>
      </w:pPr>
      <w:r w:rsidRPr="004317E9">
        <w:rPr>
          <w:rFonts w:eastAsia="Times New Roman" w:cs="Times New Roman"/>
          <w:lang w:eastAsia="hr-HR"/>
        </w:rPr>
        <w:t>Okrivljenik odgovorna osoba u pravnoj osobi ima pravo razgledati spis i upoznati se s dokazima protiv njega kod tijela postupka (članak 109.a stavak 1. točka 3.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se u postupku može braniti sam ili uz pomoć branitelja po vlastitom izboru, a u slučaju nedolaska branitelja na ročište ili uzimanja branitelja tek na ročištu, ročište se neće odgoditi (članak 109.a stavak 1. točka 4.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tijekom postupka može podnositi prijedloge za provođenje dokaza u svoju obranu (članak 109.a stavak 1. točka 5.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Ukoliko se okrivljenik odgovorna osoba u pravnoj osobi ne odazove pozivu, a njegova nazočnost i ispitivanje nisu potrebni i ne utječu na zakonito i pravilno donošenje presude, ročište se može održati i donijeti presuda bez njegove nazočnosti (članak 109.a stavak 1. točka 6.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 xml:space="preserve">Okrivljenik odgovorna osoba u pravnoj osobi je dužan, do pravomoćnog dovršetka postupka kao i do završetka postupka izvršenja odluke o prekršaju, odmah izvijestiti sud o promjeni adrese prebivališta i boravišta. Ako tako ne postupi ili ako izbjegava dostavu, sud će poziv ili odluku, koju okrivljeniku odgovornoj osobi u </w:t>
      </w:r>
      <w:r w:rsidRPr="004317E9">
        <w:rPr>
          <w:rFonts w:eastAsia="Times New Roman" w:cs="Times New Roman"/>
          <w:lang w:eastAsia="hr-HR"/>
        </w:rPr>
        <w:lastRenderedPageBreak/>
        <w:t>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4317E9" w:rsidR="004317E9" w:rsidP="004317E9" w:rsidRDefault="004317E9">
      <w:pPr>
        <w:spacing w:after="0"/>
        <w:ind w:firstLine="708"/>
        <w:jc w:val="both"/>
        <w:rPr>
          <w:rFonts w:eastAsia="Times New Roman" w:cs="Times New Roman"/>
          <w:lang w:eastAsia="hr-HR"/>
        </w:rPr>
      </w:pPr>
      <w:r w:rsidRPr="004317E9">
        <w:rPr>
          <w:rFonts w:eastAsia="Times New Roman" w:cs="Times New Roman"/>
          <w:lang w:eastAsia="hr-HR"/>
        </w:rPr>
        <w:t>Okrivljenik odgovorna osoba u pravnoj osobi ima pravo u postupku upotrebljavati svoj jezik, odnosno pravo da mu se osigura tumač ako se postupak ili pojedina radnja u postupku ne vodi na njegovom jeziku te da se tog prava može odreći ako zna jezik na kojem se vodi postupak ili provodi pojedina radnja(članak 109.a stavak 1. točka 8. Prekršajnog zakona).</w:t>
      </w:r>
    </w:p>
    <w:p w:rsidR="007E54E0" w:rsidP="004317E9" w:rsidRDefault="004317E9">
      <w:pPr>
        <w:spacing w:after="0"/>
        <w:ind w:firstLine="708"/>
        <w:jc w:val="both"/>
        <w:rPr>
          <w:rFonts w:eastAsia="Times New Roman" w:cs="Times New Roman"/>
          <w:bCs/>
          <w:lang w:eastAsia="hr-HR"/>
        </w:rPr>
      </w:pPr>
      <w:r w:rsidRPr="004317E9">
        <w:rPr>
          <w:rFonts w:eastAsia="Times New Roman" w:cs="Times New Roman"/>
          <w:lang w:eastAsia="hr-HR"/>
        </w:rPr>
        <w:t>Okrivljenik odgovorna osoba u pravnoj osobi ima pravo na sporazumijevanje s ovlaštenim tužiteljem o uvjetima priznavanja krivnje i sporazumijevanju o sankciji i mjerama u smislu članka 109.e Prekršajnog zakona (članak 109.a stavak 1. točka 9. Prekršajnog zakona).</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56723" w:rsidR="0035672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56723" w:rsidR="00356723">
            <w:rPr>
              <w:rStyle w:val="eSPISCCParagraphDefaultFont"/>
              <w:rFonts w:eastAsiaTheme="minorHAnsi"/>
            </w:rPr>
            <w:t>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5672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56723">
            <w:rPr>
              <w:rStyle w:val="eSPISCCParagraphDefaultFont"/>
              <w:rFonts w:eastAsiaTheme="minorHAnsi"/>
            </w:rPr>
            <w:t>Ivana Šurjak</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6B90" w:rsidP="00537B78" w:rsidRDefault="00E26B90">
      <w:r>
        <w:separator/>
      </w:r>
    </w:p>
  </w:endnote>
  <w:endnote w:type="continuationSeparator" w:id="0">
    <w:p w:rsidR="00E26B90" w:rsidP="00537B78" w:rsidRDefault="00E26B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5672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6B90" w:rsidP="00537B78" w:rsidRDefault="00E26B90">
      <w:r>
        <w:separator/>
      </w:r>
    </w:p>
  </w:footnote>
  <w:footnote w:type="continuationSeparator" w:id="0">
    <w:p w:rsidR="00E26B90" w:rsidP="00537B78" w:rsidRDefault="00E26B9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56723" w:rsidR="00356723">
          <w:rPr>
            <w:rStyle w:val="eSPISCCParagraphDefaultFont"/>
          </w:rPr>
          <w:t>Pp-4583/2026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723"/>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17E9"/>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2D"/>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ECA"/>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52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7EC"/>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35A"/>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4D5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6904"/>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1AA3"/>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29D7"/>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26B9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38989B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B4D58"/>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BB4D58"/>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BB4D58"/>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85565DE18CD4B96B8BE9B4CA31FCDB3"/>
        <w:category>
          <w:name w:val="Općenito"/>
          <w:gallery w:val="placeholder"/>
        </w:category>
        <w:types>
          <w:type w:val="bbPlcHdr"/>
        </w:types>
        <w:behaviors>
          <w:behavior w:val="content"/>
        </w:behaviors>
        <w:guid w:val="{955813C5-DD9E-4302-BBDC-A16027168605}"/>
      </w:docPartPr>
      <w:docPartBody>
        <w:p w:rsidR="007D3675" w:rsidRDefault="00DE302F">
          <w:r w:rsidRPr="00EF3965">
            <w:rPr>
              <w:rStyle w:val="Tekstrezerviranogmjesta"/>
            </w:rPr>
            <w:t>.._.._.._.._.._.._.._..</w:t>
          </w:r>
        </w:p>
      </w:docPartBody>
    </w:docPart>
    <w:docPart>
      <w:docPartPr>
        <w:name w:val="674B8934A1D94D6ABF871BF70F0DA731"/>
        <w:category>
          <w:name w:val="Općenito"/>
          <w:gallery w:val="placeholder"/>
        </w:category>
        <w:types>
          <w:type w:val="bbPlcHdr"/>
        </w:types>
        <w:behaviors>
          <w:behavior w:val="content"/>
        </w:behaviors>
        <w:guid w:val="{E8FCF4A9-A0D7-4501-A9BE-FCB70EBF196C}"/>
      </w:docPartPr>
      <w:docPartBody>
        <w:p w:rsidR="007D3675" w:rsidRDefault="00DE302F">
          <w:r w:rsidRPr="00EF3965">
            <w:rPr>
              <w:rStyle w:val="Tekstrezerviranogmjesta"/>
            </w:rPr>
            <w:t>.._.._.._.._.._.._.._..</w:t>
          </w:r>
        </w:p>
      </w:docPartBody>
    </w:docPart>
    <w:docPart>
      <w:docPartPr>
        <w:name w:val="CA35D26A08B1429D83E99ED540560152"/>
        <w:category>
          <w:name w:val="Općenito"/>
          <w:gallery w:val="placeholder"/>
        </w:category>
        <w:types>
          <w:type w:val="bbPlcHdr"/>
        </w:types>
        <w:behaviors>
          <w:behavior w:val="content"/>
        </w:behaviors>
        <w:guid w:val="{CC7D58CA-DD71-4DAE-838F-8DD6F548BA60}"/>
      </w:docPartPr>
      <w:docPartBody>
        <w:p w:rsidR="00E16BEA" w:rsidRDefault="006B1C53">
          <w:r w:rsidRPr="00681D48">
            <w:rPr>
              <w:rStyle w:val="Tekstrezerviranogmjesta"/>
            </w:rPr>
            <w:t>.._.._.._.._.._.._.._..</w:t>
          </w:r>
        </w:p>
      </w:docPartBody>
    </w:docPart>
    <w:docPart>
      <w:docPartPr>
        <w:name w:val="D0FAC0199372494F80675811B751BB65"/>
        <w:category>
          <w:name w:val="Općenito"/>
          <w:gallery w:val="placeholder"/>
        </w:category>
        <w:types>
          <w:type w:val="bbPlcHdr"/>
        </w:types>
        <w:behaviors>
          <w:behavior w:val="content"/>
        </w:behaviors>
        <w:guid w:val="{069418EB-3A66-4801-960A-F2F64EC0CDF6}"/>
      </w:docPartPr>
      <w:docPartBody>
        <w:p w:rsidR="00E16BEA" w:rsidRDefault="006B1C53">
          <w:r w:rsidRPr="00681D48">
            <w:rPr>
              <w:rStyle w:val="Tekstrezerviranogmjesta"/>
            </w:rPr>
            <w:t>.._.._.._.._.._.._.._..</w:t>
          </w:r>
        </w:p>
      </w:docPartBody>
    </w:docPart>
    <w:docPart>
      <w:docPartPr>
        <w:name w:val="7D9D9F66D3BD4CB1B00D2FB1C6FE13F1"/>
        <w:category>
          <w:name w:val="Općenito"/>
          <w:gallery w:val="placeholder"/>
        </w:category>
        <w:types>
          <w:type w:val="bbPlcHdr"/>
        </w:types>
        <w:behaviors>
          <w:behavior w:val="content"/>
        </w:behaviors>
        <w:guid w:val="{DD342CE6-F929-4B05-B2AE-FFE7C7DF4364}"/>
      </w:docPartPr>
      <w:docPartBody>
        <w:p w:rsidR="00E16BEA" w:rsidRDefault="006B1C5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2D4C6C"/>
    <w:rsid w:val="00332B0E"/>
    <w:rsid w:val="00373649"/>
    <w:rsid w:val="003E0449"/>
    <w:rsid w:val="003F07CD"/>
    <w:rsid w:val="004C0F06"/>
    <w:rsid w:val="005132FB"/>
    <w:rsid w:val="00525F84"/>
    <w:rsid w:val="006249A5"/>
    <w:rsid w:val="006B1C53"/>
    <w:rsid w:val="007D3675"/>
    <w:rsid w:val="007D6264"/>
    <w:rsid w:val="00817312"/>
    <w:rsid w:val="00826BCF"/>
    <w:rsid w:val="00885436"/>
    <w:rsid w:val="00974C32"/>
    <w:rsid w:val="009B2BA4"/>
    <w:rsid w:val="009C203C"/>
    <w:rsid w:val="009E5D09"/>
    <w:rsid w:val="00A35B62"/>
    <w:rsid w:val="00AB0B20"/>
    <w:rsid w:val="00B51F9D"/>
    <w:rsid w:val="00C647F0"/>
    <w:rsid w:val="00CA6D76"/>
    <w:rsid w:val="00CC30E8"/>
    <w:rsid w:val="00CE74A1"/>
    <w:rsid w:val="00CF08C6"/>
    <w:rsid w:val="00D22617"/>
    <w:rsid w:val="00DC0A90"/>
    <w:rsid w:val="00DE302F"/>
    <w:rsid w:val="00E16BEA"/>
    <w:rsid w:val="00E36E7E"/>
    <w:rsid w:val="00E9563E"/>
    <w:rsid w:val="00EA7C11"/>
    <w:rsid w:val="00EC1C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B1C5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izvorni_sadrzaj>
    <derivirana_varijabla naziv="DomainObject.UcesnikSudskeRadnje.Adresa.Naselje_1">Varaždin</derivirana_varijabla>
  </DomainObject.UcesnikSudskeRadnje.Adresa.Naselje>
  <DomainObject.UcesnikSudskeRadnje.Adresa.PostBroj>
    <izvorni_sadrzaj>42000</izvorni_sadrzaj>
    <derivirana_varijabla naziv="DomainObject.UcesnikSudskeRadnje.Adresa.PostBroj_1">42000</derivirana_varijabla>
  </DomainObject.UcesnikSudskeRadnje.Adresa.PostBroj>
  <DomainObject.UcesnikSudskeRadnje.Adresa.UlicaIKBR>
    <izvorni_sadrzaj>Ognjena Price 47</izvorni_sadrzaj>
    <derivirana_varijabla naziv="DomainObject.UcesnikSudskeRadnje.Adresa.UlicaIKBR_1">Ognjena Price 47</derivirana_varijabla>
  </DomainObject.UcesnikSudskeRadnje.Adresa.UlicaIKBR>
  <DomainObject.UcesnikSudskeRadnje.Naziv>
    <izvorni_sadrzaj>Tamara Tači</izvorni_sadrzaj>
    <derivirana_varijabla naziv="DomainObject.UcesnikSudskeRadnje.Naziv_1">Tamara Tači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313</izvorni_sadrzaj>
    <derivirana_varijabla naziv="DomainObject.UcesnikSudskeRadnje.SudskaRadnja.Prostorija.Oznaka_1">313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4583</izvorni_sadrzaj>
    <derivirana_varijabla naziv="DomainObject.Predmet.Broj_1">4583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2026.</izvorni_sadrzaj>
    <derivirana_varijabla naziv="DomainObject.Predmet.DatumOsnivanja_1">1.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1971.</izvorni_sadrzaj>
    <derivirana_varijabla naziv="DomainObject.Predmet.OkrivljenikFizickaOsoba.DatumRodjenja_1">26. rujna 1971.</derivirana_varijabla>
  </DomainObject.Predmet.OkrivljenikFizickaOsoba.DatumRodjenja>
  <DomainObject.Predmet.OkrivljenikFizickaOsoba.DatumRodjenjaFormated>
    <izvorni_sadrzaj>26.9.1971.</izvorni_sadrzaj>
    <derivirana_varijabla naziv="DomainObject.Predmet.OkrivljenikFizickaOsoba.DatumRodjenjaFormated_1">26.9.1971.</derivirana_varijabla>
  </DomainObject.Predmet.OkrivljenikFizickaOsoba.DatumRodjenjaFormated>
  <DomainObject.Predmet.OkrivljenikFizickaOsoba.Ime>
    <izvorni_sadrzaj>Tamara</izvorni_sadrzaj>
    <derivirana_varijabla naziv="DomainObject.Predmet.OkrivljenikFizickaOsoba.Ime_1">Tamara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Tamara Tači</izvorni_sadrzaj>
    <derivirana_varijabla naziv="DomainObject.Predmet.OkrivljenikFizickaOsoba.Naziv_1">Tamara Tači</derivirana_varijabla>
  </DomainObject.Predmet.OkrivljenikFizickaOsoba.Naziv>
  <DomainObject.Predmet.OkrivljenikFizickaOsoba.Prezime>
    <izvorni_sadrzaj>Tači</izvorni_sadrzaj>
    <derivirana_varijabla naziv="DomainObject.Predmet.OkrivljenikFizickaOsoba.Prezime_1">Tači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52655972203</izvorni_sadrzaj>
    <derivirana_varijabla naziv="DomainObject.Predmet.OkrivljenikFizickaOsoba.Oib_1">52655972203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Pp-4583/2026</izvorni_sadrzaj>
    <derivirana_varijabla naziv="DomainObject.Predmet.OznakaBroj_1">Pp-4583/2026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 KOTAČI društvo s ograničenom odgovornošću za trgovinu i usluge; Tamara Tači</izvorni_sadrzaj>
    <derivirana_varijabla naziv="DomainObject.Predmet.ProtustrankaFormated_1">  AC KOTAČI društvo s ograničenom odgovornošću za trgovinu i usluge; Tamara Tači</derivirana_varijabla>
  </DomainObject.Predmet.ProtustrankaFormated>
  <DomainObject.Predmet.ProtustrankaFormatedOIB>
    <izvorni_sadrzaj>  AC KOTAČI društvo s ograničenom odgovornošću za trgovinu i usluge, OIB 25223924712; Tamara Tači, OIB 52655972203</izvorni_sadrzaj>
    <derivirana_varijabla naziv="DomainObject.Predmet.ProtustrankaFormatedOIB_1">  AC KOTAČI društvo s ograničenom odgovornošću za trgovinu i usluge, OIB 25223924712; Tamara Tači, OIB 52655972203</derivirana_varijabla>
  </DomainObject.Predmet.ProtustrankaFormatedOIB>
  <DomainObject.Predmet.ProtustrankaFormatedWithAdress>
    <izvorni_sadrzaj> AC KOTAČI društvo s ograničenom odgovornošću za trgovinu i usluge, Optujska ulica 82, 42000 Varaždin; Tamara Tači, Ognjena Price 47, 42000 Varaždin</izvorni_sadrzaj>
    <derivirana_varijabla naziv="DomainObject.Predmet.ProtustrankaFormatedWithAdress_1"> AC KOTAČI društvo s ograničenom odgovornošću za trgovinu i usluge, Optujska ulica 82, 42000 Varaždin; Tamara Tači, Ognjena Price 47, 42000 Varaždin</derivirana_varijabla>
  </DomainObject.Predmet.ProtustrankaFormatedWithAdress>
  <DomainObject.Predmet.ProtustrankaFormatedWithAdressOIB>
    <izvorni_sadrzaj> AC KOTAČI društvo s ograničenom odgovornošću za trgovinu i usluge, OIB 25223924712, Optujska ulica 82, 42000 Varaždin; Tamara Tači, OIB 52655972203, Ognjena Price 47, 42000 Varaždin</izvorni_sadrzaj>
    <derivirana_varijabla naziv="DomainObject.Predmet.ProtustrankaFormatedWithAdressOIB_1"> AC KOTAČI društvo s ograničenom odgovornošću za trgovinu i usluge, OIB 25223924712, Optujska ulica 82, 42000 Varaždin; Tamara Tači, OIB 52655972203, Ognjena Price 47, 42000 Varaždin</derivirana_varijabla>
  </DomainObject.Predmet.ProtustrankaFormatedWithAdressOIB>
  <DomainObject.Predmet.ProtustrankaWithAdress>
    <izvorni_sadrzaj>AC KOTAČI društvo s ograničenom odgovornošću za trgovinu i usluge Optujska ulica 82, 42000 Varaždin, Tamara Tači Ognjena Price 47, 42000 Varaždin</izvorni_sadrzaj>
    <derivirana_varijabla naziv="DomainObject.Predmet.ProtustrankaWithAdress_1">AC KOTAČI društvo s ograničenom odgovornošću za trgovinu i usluge Optujska ulica 82, 42000 Varaždin, Tamara Tači Ognjena Price 47, 42000 Varaždin</derivirana_varijabla>
  </DomainObject.Predmet.ProtustrankaWithAdress>
  <DomainObject.Predmet.ProtustrankaWithAdressOIB>
    <izvorni_sadrzaj>AC KOTAČI društvo s ograničenom odgovornošću za trgovinu i usluge, OIB 25223924712, Optujska ulica 82, 42000 Varaždin, Tamara Tači, OIB 52655972203, Ognjena Price 47, 42000 Varaždin</izvorni_sadrzaj>
    <derivirana_varijabla naziv="DomainObject.Predmet.ProtustrankaWithAdressOIB_1">AC KOTAČI društvo s ograničenom odgovornošću za trgovinu i usluge, OIB 25223924712, Optujska ulica 82, 42000 Varaždin, Tamara Tači, OIB 52655972203, Ognjena Price 47, 42000 Varaždin</derivirana_varijabla>
  </DomainObject.Predmet.ProtustrankaWithAdressOIB>
  <DomainObject.Predmet.ProtustrankaNazivFormated>
    <izvorni_sadrzaj>AC KOTAČI društvo s ograničenom odgovornošću za trgovinu i usluge,Tamara Tači</izvorni_sadrzaj>
    <derivirana_varijabla naziv="DomainObject.Predmet.ProtustrankaNazivFormated_1">Tamara Tači</derivirana_varijabla>
    <derivirana_varijabla naziv="Padez">AC KOTAČI društvo s ograničenom odgovornošću za trgovinu i usluge,Tamara Tači</derivirana_varijabla>
  </DomainObject.Predmet.ProtustrankaNazivFormated>
  <DomainObject.Predmet.ProtustrankaNazivFormatedOIB>
    <izvorni_sadrzaj>AC KOTAČI društvo s ograničenom odgovornošću za trgovinu i usluge, OIB 25223924712,Tamara Tači, OIB 52655972203</izvorni_sadrzaj>
    <derivirana_varijabla naziv="DomainObject.Predmet.ProtustrankaNazivFormatedOIB_1">AC KOTAČI društvo s ograničenom odgovornošću za trgovinu i usluge, OIB 25223924712,Tamara Tači, OIB 52655972203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Ivana Šurjak, 80.</izvorni_sadrzaj>
    <derivirana_varijabla naziv="DomainObject.Predmet.Referada.Naziv_1">Ivana Šurjak, 80.</derivirana_varijabla>
  </DomainObject.Predmet.Referada.Naziv>
  <DomainObject.Predmet.Referada.Oznaka>
    <izvorni_sadrzaj>80</izvorni_sadrzaj>
    <derivirana_varijabla naziv="DomainObject.Predmet.Referada.Oznaka_1">80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313</izvorni_sadrzaj>
    <derivirana_varijabla naziv="DomainObject.Predmet.Referada.Prostorija.Oznaka_1">313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Ivana Šurjak</izvorni_sadrzaj>
    <derivirana_varijabla naziv="DomainObject.Predmet.Referada.Sudac_1">Ivana Šurjak</derivirana_varijabla>
    <derivirana_varijabla naziv="Dativ">Ivana Šurjak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Šurjak, 80.</izvorni_sadrzaj>
    <derivirana_varijabla naziv="DomainObject.Predmet.TrenutnaLokacijaSpisa.Naziv_1">Ivana Šurjak, 80.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Pavlek</izvorni_sadrzaj>
    <derivirana_varijabla naziv="DomainObject.Predmet.Zapisnicar_1">Ana Pavlek</derivirana_varijabla>
    <derivirana_varijabla naziv="Padez">Ana Pavlek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AC KOTAČI društvo s ograničenom odgovornošću za trgovinu i usluge</item>
      <item>Tamara Tači</item>
    </izvorni_sadrzaj>
    <derivirana_varijabla naziv="DomainObject.Predmet.ProtuStrankaListFormated_1">
      <item>AC KOTAČI društvo s ograničenom odgovornošću za trgovinu i usluge</item>
      <item>Tamara Tači</item>
    </derivirana_varijabla>
  </DomainObject.Predmet.ProtuStrankaListFormated>
  <DomainObject.Predmet.ProtuStrankaListFormatedOIB>
    <izvorni_sadrzaj>
      <item>AC KOTAČI društvo s ograničenom odgovornošću za trgovinu i usluge, OIB 25223924712</item>
      <item>Tamara Tači, OIB 52655972203</item>
    </izvorni_sadrzaj>
    <derivirana_varijabla naziv="DomainObject.Predmet.ProtuStrankaListFormatedOIB_1">
      <item>AC KOTAČI društvo s ograničenom odgovornošću za trgovinu i usluge, OIB 25223924712</item>
      <item>Tamara Tači, OIB 52655972203</item>
    </derivirana_varijabla>
  </DomainObject.Predmet.ProtuStrankaListFormatedOIB>
  <DomainObject.Predmet.ProtuStrankaListFormatedWithAdress>
    <izvorni_sadrzaj>
      <item>AC KOTAČI društvo s ograničenom odgovornošću za trgovinu i usluge, Optujska ulica 82, 42000 Varaždin</item>
      <item>Tamara Tači, Ognjena Price 47, 42000 Varaždin</item>
    </izvorni_sadrzaj>
    <derivirana_varijabla naziv="DomainObject.Predmet.ProtuStrankaListFormatedWithAdress_1">
      <item>AC KOTAČI društvo s ograničenom odgovornošću za trgovinu i usluge, Optujska ulica 82, 42000 Varaždin</item>
      <item>Tamara Tači, Ognjena Price 47, 42000 Varaždin</item>
    </derivirana_varijabla>
  </DomainObject.Predmet.ProtuStrankaListFormatedWithAdress>
  <DomainObject.Predmet.ProtuStrankaListFormatedWithAdressOIB>
    <izvorni_sadrzaj>
      <item>AC KOTAČI društvo s ograničenom odgovornošću za trgovinu i usluge, OIB 25223924712, Optujska ulica 82, 42000 Varaždin</item>
      <item>Tamara Tači, OIB 52655972203, Ognjena Price 47, 42000 Varaždin</item>
    </izvorni_sadrzaj>
    <derivirana_varijabla naziv="DomainObject.Predmet.ProtuStrankaListFormatedWithAdressOIB_1">
      <item>AC KOTAČI društvo s ograničenom odgovornošću za trgovinu i usluge, OIB 25223924712, Optujska ulica 82, 42000 Varaždin</item>
      <item>Tamara Tači, OIB 52655972203, Ognjena Price 47, 42000 Varaždin</item>
    </derivirana_varijabla>
  </DomainObject.Predmet.ProtuStrankaListFormatedWithAdressOIB>
  <DomainObject.Predmet.ProtuStrankaListNazivFormated>
    <izvorni_sadrzaj>
      <item>AC KOTAČI društvo s ograničenom odgovornošću za trgovinu i usluge</item>
      <item>Tamara Tači</item>
    </izvorni_sadrzaj>
    <derivirana_varijabla naziv="DomainObject.Predmet.ProtuStrankaListNazivFormated_1">
      <item>AC KOTAČI društvo s ograničenom odgovornošću za trgovinu i usluge</item>
      <item>Tamara Tači</item>
    </derivirana_varijabla>
  </DomainObject.Predmet.ProtuStrankaListNazivFormated>
  <DomainObject.Predmet.ProtuStrankaListNazivFormatedOIB>
    <izvorni_sadrzaj>
      <item>AC KOTAČI društvo s ograničenom odgovornošću za trgovinu i usluge, OIB 25223924712</item>
      <item>Tamara Tači, OIB 52655972203</item>
    </izvorni_sadrzaj>
    <derivirana_varijabla naziv="DomainObject.Predmet.ProtuStrankaListNazivFormatedOIB_1">
      <item>AC KOTAČI društvo s ograničenom odgovornošću za trgovinu i usluge, OIB 25223924712</item>
      <item>Tamara Tači, OIB 52655972203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84, 36, 36, 84</izvorni_sadrzaj>
    <derivirana_varijabla naziv="DomainObject.Predmet.ClanakZakona_1">84, 36, 36, 84</derivirana_varijabla>
  </DomainObject.Predmet.ClanakZakona>
  <DomainObject.Predmet.ClanakZakonaFull>
    <izvorni_sadrzaj>članka 84. stavka 3., članka 36., članka 36., članka 84. stavka 3.</izvorni_sadrzaj>
    <derivirana_varijabla naziv="DomainObject.Predmet.ClanakZakonaFull_1">čl. 296. st. 1. t. 16. i st. 2. i čl. 298.</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 lipnja 2026.</izvorni_sadrzaj>
    <derivirana_varijabla naziv="DomainObject.Datum_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AC KOTAČI društvo s ograničenom odgovornošću za trgovinu i usluge i dr.</izvorni_sadrzaj>
    <derivirana_varijabla naziv="DomainObject.Predmet.ProtustrankaIDrugi_1">AC KOTAČI društvo s ograničenom odgovornošću za trgovinu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AC KOTAČI društvo s ograničenom odgovornošću za trgovinu i usluge, OIB 25223924712, Optujska ulica 82, 42000 Varaždin i dr.</izvorni_sadrzaj>
    <derivirana_varijabla naziv="DomainObject.Predmet.ProtustrankaIDrugiAdressOIB_1">AC KOTAČI društvo s ograničenom odgovornošću za trgovinu i usluge, OIB 25223924712, Optujska ulica 82,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AC KOTAČI društvo s ograničenom odgovornošću za trgovinu i usluge</item>
      <item>Tamara Tači</item>
    </izvorni_sadrzaj>
    <derivirana_varijabla naziv="DomainObject.Predmet.SudioniciListNaziv_1">
      <item>HRVATSKO DRUŠTVO SKLADATELJA</item>
      <item>AC KOTAČI društvo s ograničenom odgovornošću za trgovinu i usluge</item>
      <item>Tamara Tači</item>
    </derivirana_varijabla>
    <derivirana_varijabla naziv="OstaliSudionici">
      <item>HRVATSKO DRUŠTVO SKLADATELJA</item>
      <item>AC KOTAČI društvo s ograničenom odgovornošću za trgovinu i usluge</item>
      <item>Tamara Tači</item>
    </derivirana_varijabla>
  </DomainObject.Predmet.SudioniciListNaziv>
  <DomainObject.Predmet.SudioniciListAdressOIB>
    <izvorni_sadrzaj>
      <item>HRVATSKO DRUŠTVO SKLADATELJA, OIB 56668956985, Heinzelova 62a,10000 Zagreb</item>
      <item>AC KOTAČI društvo s ograničenom odgovornošću za trgovinu i usluge, OIB 25223924712, Optujska ulica 82,42000 Varaždin</item>
      <item>Tamara Tači, OIB 52655972203, Ognjena Price 47,42000 Varaždin</item>
    </izvorni_sadrzaj>
    <derivirana_varijabla naziv="DomainObject.Predmet.SudioniciListAdressOIB_1">
      <item>HRVATSKO DRUŠTVO SKLADATELJA, OIB 56668956985, Heinzelova 62a,10000 Zagreb</item>
      <item>AC KOTAČI društvo s ograničenom odgovornošću za trgovinu i usluge, OIB 25223924712, Optujska ulica 82,42000 Varaždin</item>
      <item>Tamara Tači, OIB 52655972203, Ognjena Price 47,42000 Varaždin</item>
    </derivirana_varijabla>
  </DomainObject.Predmet.SudioniciListAdressOIB>
  <DomainObject.UcesnikSudskeRadnje.NazivFormated>
    <izvorni_sadrzaj>Tamara Tači, OIB 52655972203, Ognjena Price 47,42000 Varaždin</izvorni_sadrzaj>
    <derivirana_varijabla naziv="DomainObject.UcesnikSudskeRadnje.NazivFormated_1">Tamara Tači, OIB 52655972203, Ognjena Price 47,42000 Varaždin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25223924712</item>
      <item>, OIB 52655972203</item>
    </izvorni_sadrzaj>
    <derivirana_varijabla naziv="DomainObject.Predmet.SudioniciListNazivOIB_1">
      <item>, OIB 56668956985</item>
      <item>, OIB 25223924712</item>
      <item>, OIB 52655972203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AC KOTAČI društvo s ograničenom odgovornošću za trgovinu i usluge, OIB 25223924712, Optujska ulica 82, 42000 Varaždin
2. Okrivljenik Tamara Tači, OIB 52655972203, Ognjena Price 47, 42000 Varaždin</izvorni_sadrzaj>
    <derivirana_varijabla naziv="DomainObject.UcesnikSudskeRadnje.SudskaRadnja.UcesniciObavijest_1">1. Okrivljenik AC KOTAČI društvo s ograničenom odgovornošću za trgovinu i usluge, OIB 25223924712, Optujska ulica 82, 42000 Varaždin
2. Okrivljenik Tamara Tači, OIB 52655972203, Ognjena Price 47, 42000 Varaždin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travnja 2026.</izvorni_sadrzaj>
    <derivirana_varijabla naziv="DomainObject.Predmet.DatumPocetkaProcesa_1">1.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AC KOTAČI društvo s ograničenom odgovornošću za trgovinu i usluge, Optujska ulica 82, 42000 Varaždin, OIB: 25223924712</item>
      <item>Tamara Tači, Ognjena Price 47, 42000 Varaždin, OIB: 52655972203, rođen-a 26.09.1971., mjesto rođenja Varaždin (Varaždin)</item>
    </izvorni_sadrzaj>
    <derivirana_varijabla naziv="DomainObject.Predmet.OkrivljenikAdresaMjestoRodjenjaList_1">
      <item>AC KOTAČI društvo s ograničenom odgovornošću za trgovinu i usluge, Optujska ulica 82, 42000 Varaždin, OIB: 25223924712</item>
      <item>Tamara Tači, Ognjena Price 47, 42000 Varaždin, OIB: 52655972203, rođen-a 26.09.1971.,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AC KOTAČI društvo s ograničenom odgovornošću za trgovinu i usluge, MBS 070109258, Optujska ulica 82, 42000 Varaždin</izvorni_sadrzaj>
    <derivirana_varijabla naziv="DomainObject.Predmet.OkrivljenikPravnaNazivAdresaMbs_1">AC KOTAČI društvo s ograničenom odgovornošću za trgovinu i usluge, MBS 070109258, Optujska ulica 82, 42000 Varaždin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AC4CA1-5076-4B61-9218-979E37E73D4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549</properties:Words>
  <properties:Characters>3016</properties:Characters>
  <properties:Lines>69</properties:Lines>
  <properties:Paragraphs>24</properties:Paragraphs>
  <properties:TotalTime>91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3734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Šurjak</cp:lastModifiedBy>
  <cp:lastPrinted>2026-06-02T07:17:00Z</cp:lastPrinted>
  <dcterms:modified xmlns:xsi="http://www.w3.org/2001/XMLSchema-instance" xsi:type="dcterms:W3CDTF">2026-06-02T07:18:00Z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Tamara Tači - Ročište</vt:lpwstr>
  </prop:property>
  <prop:property fmtid="{D5CDD505-2E9C-101B-9397-08002B2CF9AE}" pid="6" name="Predlozak_id">
    <vt:lpwstr>1000000797</vt:lpwstr>
  </prop:property>
  <prop:property fmtid="{D5CDD505-2E9C-101B-9397-08002B2CF9AE}" pid="7" name="Predlozak_oznaka">
    <vt:lpwstr>OS_Pp-026</vt:lpwstr>
  </prop:property>
  <prop:property fmtid="{D5CDD505-2E9C-101B-9397-08002B2CF9AE}" pid="8" name="Predlozak_naziv">
    <vt:lpwstr>Poziv okrivljeniku odgovornoj osobi pravnoj osobi - žurni postupak-  nije dostavljena obavijest iz članka 109. a PZ-a</vt:lpwstr>
  </prop:property>
</prop:Properties>
</file>